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4159BB72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E91A23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30</w:t>
      </w:r>
      <w:r w:rsidR="001F2E51">
        <w:rPr>
          <w:b/>
          <w:noProof/>
          <w:sz w:val="24"/>
        </w:rPr>
        <w:t>630</w:t>
      </w:r>
    </w:p>
    <w:p w14:paraId="20610921" w14:textId="48FEE0B2" w:rsidR="006A45BA" w:rsidRPr="006A45BA" w:rsidRDefault="00E91A2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Rotterdam, The Netherlands, March </w:t>
      </w:r>
      <w:r w:rsidR="00014480">
        <w:rPr>
          <w:b/>
          <w:noProof/>
          <w:sz w:val="24"/>
        </w:rPr>
        <w:t>20</w:t>
      </w:r>
      <w:r w:rsidR="00014480" w:rsidRPr="00014480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23</w:t>
      </w:r>
      <w:r w:rsidR="00014480" w:rsidRPr="00014480">
        <w:rPr>
          <w:b/>
          <w:noProof/>
          <w:sz w:val="24"/>
          <w:vertAlign w:val="superscript"/>
        </w:rPr>
        <w:t>rd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A42B8C">
        <w:rPr>
          <w:rFonts w:eastAsia="Batang" w:cs="Arial"/>
          <w:sz w:val="18"/>
          <w:szCs w:val="18"/>
          <w:lang w:eastAsia="zh-CN"/>
        </w:rPr>
        <w:t>2</w:t>
      </w:r>
      <w:r w:rsidR="00CE0F4F">
        <w:rPr>
          <w:rFonts w:eastAsia="Batang" w:cs="Arial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510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7F1D7A12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  <w:r w:rsidR="00512734">
        <w:rPr>
          <w:rFonts w:ascii="Arial" w:eastAsia="Batang" w:hAnsi="Arial"/>
          <w:b/>
          <w:sz w:val="24"/>
          <w:szCs w:val="24"/>
          <w:lang w:val="en-US" w:eastAsia="zh-CN"/>
        </w:rPr>
        <w:t>, MediaTek</w:t>
      </w:r>
      <w:r w:rsidR="002D749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7D5D0F3" w14:textId="0F26EE5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062192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</w:t>
      </w:r>
      <w:proofErr w:type="gramStart"/>
      <w:r w:rsidR="00602164" w:rsidRPr="00602164">
        <w:rPr>
          <w:sz w:val="32"/>
          <w:szCs w:val="32"/>
        </w:rPr>
        <w:t>a</w:t>
      </w:r>
      <w:proofErr w:type="gramEnd"/>
      <w:r w:rsidR="00602164" w:rsidRPr="00602164">
        <w:rPr>
          <w:sz w:val="32"/>
          <w:szCs w:val="32"/>
        </w:rPr>
        <w:t xml:space="preserve">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1A837958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  <w:r w:rsidR="00F342C6" w:rsidRPr="00F342C6">
        <w:rPr>
          <w:color w:val="000000"/>
        </w:rPr>
        <w:t>The self-evaluation of other technologies specified by 3GPP is not precluded</w:t>
      </w:r>
      <w:r w:rsidR="00DE1696">
        <w:rPr>
          <w:color w:val="000000"/>
        </w:rPr>
        <w:t>.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2" w:name="OLE_LINK7"/>
      <w:r>
        <w:t xml:space="preserve">study </w:t>
      </w:r>
      <w:bookmarkEnd w:id="2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3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3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492CA2A3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lastRenderedPageBreak/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50696B" w14:paraId="763BC89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886CB8D" w14:textId="07082FDF" w:rsidR="0050696B" w:rsidRDefault="0050696B" w:rsidP="0050696B">
            <w:pPr>
              <w:pStyle w:val="TAL"/>
            </w:pPr>
            <w:r w:rsidRPr="00ED35DB"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312E0E0E" w:rsidR="0050696B" w:rsidRDefault="0050696B" w:rsidP="0050696B">
            <w:pPr>
              <w:pStyle w:val="TAL"/>
            </w:pPr>
            <w:r w:rsidRPr="00ED35DB"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AAE32" w14:textId="77777777" w:rsidR="00CC2727" w:rsidRDefault="00CC2727">
      <w:r>
        <w:separator/>
      </w:r>
    </w:p>
  </w:endnote>
  <w:endnote w:type="continuationSeparator" w:id="0">
    <w:p w14:paraId="16575C35" w14:textId="77777777" w:rsidR="00CC2727" w:rsidRDefault="00CC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5908" w14:textId="77777777" w:rsidR="00CC2727" w:rsidRDefault="00CC2727">
      <w:r>
        <w:separator/>
      </w:r>
    </w:p>
  </w:footnote>
  <w:footnote w:type="continuationSeparator" w:id="0">
    <w:p w14:paraId="7313B875" w14:textId="77777777" w:rsidR="00CC2727" w:rsidRDefault="00CC2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307C"/>
    <w:rsid w:val="001C5C86"/>
    <w:rsid w:val="001C6B14"/>
    <w:rsid w:val="001C718D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A7D"/>
    <w:rsid w:val="002E71DC"/>
    <w:rsid w:val="002E7A9E"/>
    <w:rsid w:val="002F3C41"/>
    <w:rsid w:val="002F6C5C"/>
    <w:rsid w:val="0030045C"/>
    <w:rsid w:val="00304AC6"/>
    <w:rsid w:val="00306A92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014B"/>
    <w:rsid w:val="0075252A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338A3"/>
    <w:rsid w:val="00A339CF"/>
    <w:rsid w:val="00A35110"/>
    <w:rsid w:val="00A36378"/>
    <w:rsid w:val="00A40015"/>
    <w:rsid w:val="00A42B8C"/>
    <w:rsid w:val="00A47445"/>
    <w:rsid w:val="00A56574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76BE5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5</Pages>
  <Words>2040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45</cp:revision>
  <cp:lastPrinted>2000-02-29T10:31:00Z</cp:lastPrinted>
  <dcterms:created xsi:type="dcterms:W3CDTF">2022-12-16T11:05:00Z</dcterms:created>
  <dcterms:modified xsi:type="dcterms:W3CDTF">2023-03-13T18:30:00Z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